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4F5" w14:textId="45D041CC" w:rsidR="00BA00AB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RYDLYNGTON</w:t>
      </w:r>
      <w:r>
        <w:rPr>
          <w:rFonts w:ascii="Times New Roman" w:hAnsi="Times New Roman" w:cs="Times New Roman"/>
          <w:sz w:val="24"/>
          <w:szCs w:val="24"/>
        </w:rPr>
        <w:t xml:space="preserve">      (d.1497)</w:t>
      </w:r>
    </w:p>
    <w:p w14:paraId="6178F637" w14:textId="77338EEA" w:rsid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Barnby upon Don.</w:t>
      </w:r>
    </w:p>
    <w:p w14:paraId="0FFE9754" w14:textId="35002FC8" w:rsid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5E352" w14:textId="255EAE90" w:rsid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B81C3" w14:textId="77C37824" w:rsid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20E4E7A1" w14:textId="74D0DF32" w:rsid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C0F7442" w14:textId="47EBBB74" w:rsid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322D0" w14:textId="76DB5EF3" w:rsid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D684DD" w14:textId="1594BCC1" w:rsidR="0088284E" w:rsidRPr="0088284E" w:rsidRDefault="008828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88284E" w:rsidRPr="008828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B0A3F" w14:textId="77777777" w:rsidR="0088284E" w:rsidRDefault="0088284E" w:rsidP="009139A6">
      <w:r>
        <w:separator/>
      </w:r>
    </w:p>
  </w:endnote>
  <w:endnote w:type="continuationSeparator" w:id="0">
    <w:p w14:paraId="5B1C9AD2" w14:textId="77777777" w:rsidR="0088284E" w:rsidRDefault="008828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61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C0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640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F9599" w14:textId="77777777" w:rsidR="0088284E" w:rsidRDefault="0088284E" w:rsidP="009139A6">
      <w:r>
        <w:separator/>
      </w:r>
    </w:p>
  </w:footnote>
  <w:footnote w:type="continuationSeparator" w:id="0">
    <w:p w14:paraId="7A42860F" w14:textId="77777777" w:rsidR="0088284E" w:rsidRDefault="008828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45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23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0A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4E"/>
    <w:rsid w:val="000666E0"/>
    <w:rsid w:val="002510B7"/>
    <w:rsid w:val="005C130B"/>
    <w:rsid w:val="00826F5C"/>
    <w:rsid w:val="0088284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22E2D"/>
  <w15:chartTrackingRefBased/>
  <w15:docId w15:val="{B6F8D9C2-9C82-41BA-BAD5-F0410374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2021-12-03T16:31:00Z</dcterms:created>
  <dcterms:modified xsi:type="dcterms:W3CDTF">2021-12-03T16:35:00Z</dcterms:modified>
</cp:coreProperties>
</file>